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9FCF4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A39F030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Wellington, Shropshire.</w:t>
      </w:r>
    </w:p>
    <w:p w14:paraId="0BC02939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A23A1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5D2F8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53EB5B1F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071384BD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Shropshire, except Shrewsbury, the taxes of a fifteenth and a tenth.</w:t>
      </w:r>
    </w:p>
    <w:p w14:paraId="12D7FD49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031C9CF6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E28C2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E9ECD" w14:textId="77777777" w:rsidR="00AA5610" w:rsidRDefault="00AA5610" w:rsidP="00AA5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3CB6E9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74ACF" w14:textId="77777777" w:rsidR="00AA5610" w:rsidRDefault="00AA5610" w:rsidP="009139A6">
      <w:r>
        <w:separator/>
      </w:r>
    </w:p>
  </w:endnote>
  <w:endnote w:type="continuationSeparator" w:id="0">
    <w:p w14:paraId="48CF7F0C" w14:textId="77777777" w:rsidR="00AA5610" w:rsidRDefault="00AA56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113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FA2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30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22F3C" w14:textId="77777777" w:rsidR="00AA5610" w:rsidRDefault="00AA5610" w:rsidP="009139A6">
      <w:r>
        <w:separator/>
      </w:r>
    </w:p>
  </w:footnote>
  <w:footnote w:type="continuationSeparator" w:id="0">
    <w:p w14:paraId="4534FF98" w14:textId="77777777" w:rsidR="00AA5610" w:rsidRDefault="00AA56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E4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82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43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10"/>
    <w:rsid w:val="000666E0"/>
    <w:rsid w:val="002510B7"/>
    <w:rsid w:val="005C130B"/>
    <w:rsid w:val="00826F5C"/>
    <w:rsid w:val="009139A6"/>
    <w:rsid w:val="009448BB"/>
    <w:rsid w:val="00A3176C"/>
    <w:rsid w:val="00AA561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7190C"/>
  <w15:chartTrackingRefBased/>
  <w15:docId w15:val="{3D527BE3-69F7-41BA-A6B6-384EE2E2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2021-10-19T20:19:00Z</dcterms:created>
  <dcterms:modified xsi:type="dcterms:W3CDTF">2021-10-19T20:20:00Z</dcterms:modified>
</cp:coreProperties>
</file>